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CA4E8A" w:rsidP="006B4D49">
      <w:pPr>
        <w:jc w:val="center"/>
        <w:rPr>
          <w:b/>
          <w:bCs/>
          <w:shadow/>
          <w:sz w:val="40"/>
          <w:szCs w:val="40"/>
          <w:rtl/>
        </w:rPr>
      </w:pPr>
      <w:r w:rsidRPr="00CA4E8A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24054D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بلال عامر سعيد الفيومي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24054D" w:rsidP="0024054D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>Bilal Aamir Saeed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24054D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18/6/2006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24054D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10/7/2014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24054D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>Sadeq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eastAsia="en-US"/>
              </w:rPr>
              <w:t>Rasmea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24054D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رسمية صادق الفيومي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24054D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>Sadeq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Al 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Fayoumi</w:t>
            </w: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</w:t>
            </w:r>
            <w:r>
              <w:rPr>
                <w:rFonts w:cs="Simplified Arabic"/>
                <w:sz w:val="28"/>
                <w:szCs w:val="28"/>
                <w:lang w:eastAsia="en-US"/>
              </w:rPr>
              <w:t>Rasmea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24054D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رسمية صادق الفيومي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24054D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24054D">
              <w:rPr>
                <w:rFonts w:cs="Simplified Arabic"/>
                <w:sz w:val="28"/>
                <w:szCs w:val="28"/>
                <w:lang w:eastAsia="en-US"/>
              </w:rPr>
              <w:t xml:space="preserve">GAZA </w:t>
            </w:r>
            <w:r>
              <w:rPr>
                <w:rFonts w:cs="Simplified Arabic"/>
                <w:sz w:val="28"/>
                <w:szCs w:val="28"/>
                <w:lang w:eastAsia="en-US"/>
              </w:rPr>
              <w:t>-</w:t>
            </w:r>
            <w:r w:rsidRPr="0024054D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24054D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24054D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24054D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8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24054D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24054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Fourth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24054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رابع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723570" w:rsidP="00877FD3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723570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0F7" w:rsidRDefault="002320F7">
      <w:r>
        <w:separator/>
      </w:r>
    </w:p>
  </w:endnote>
  <w:endnote w:type="continuationSeparator" w:id="1">
    <w:p w:rsidR="002320F7" w:rsidRDefault="00232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CA4E8A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0F7" w:rsidRDefault="002320F7">
      <w:r>
        <w:separator/>
      </w:r>
    </w:p>
  </w:footnote>
  <w:footnote w:type="continuationSeparator" w:id="1">
    <w:p w:rsidR="002320F7" w:rsidRDefault="002320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CA4E8A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320F7"/>
    <w:rsid w:val="0024054D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4E8A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2016-08-27T09:49:00Z</dcterms:created>
  <dcterms:modified xsi:type="dcterms:W3CDTF">2016-08-27T09:49:00Z</dcterms:modified>
</cp:coreProperties>
</file>